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77278783"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5455BF5C"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7F6349">
        <w:rPr>
          <w:b/>
        </w:rPr>
        <w:t>2</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0B62521F"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7F6349">
        <w:t>gegužės</w:t>
      </w:r>
      <w:r w:rsidR="005201C7">
        <w:t xml:space="preserve"> </w:t>
      </w:r>
      <w:r w:rsidR="000843D6">
        <w:t>14</w:t>
      </w:r>
      <w:r w:rsidR="005070A3">
        <w:t xml:space="preserve"> d.  Nr. </w:t>
      </w:r>
      <w:r w:rsidR="00BE5BB7">
        <w:t>T1</w:t>
      </w:r>
      <w:r w:rsidR="007D6807">
        <w:t>P</w:t>
      </w:r>
      <w:r w:rsidR="00BE5BB7">
        <w:t>-</w:t>
      </w:r>
      <w:r w:rsidR="000843D6">
        <w:t>4</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6B32DE44"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7F6349">
        <w:rPr>
          <w:szCs w:val="24"/>
        </w:rPr>
        <w:t>16</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0C1D8BF9" w:rsidR="005070A3" w:rsidRPr="007F6349" w:rsidRDefault="00C844B9" w:rsidP="009925E3">
      <w:pPr>
        <w:pStyle w:val="Pagrindiniotekstotrauka"/>
        <w:tabs>
          <w:tab w:val="left" w:pos="993"/>
          <w:tab w:val="left" w:pos="1134"/>
        </w:tabs>
        <w:ind w:firstLine="851"/>
        <w:rPr>
          <w:i/>
          <w:iCs/>
          <w:szCs w:val="24"/>
        </w:rPr>
      </w:pPr>
      <w:r w:rsidRPr="001D2ABA">
        <w:rPr>
          <w:i/>
          <w:iCs/>
          <w:szCs w:val="24"/>
        </w:rPr>
        <w:t xml:space="preserve">   </w:t>
      </w:r>
      <w:r w:rsidR="009D203E" w:rsidRPr="001D2ABA">
        <w:rPr>
          <w:i/>
          <w:iCs/>
          <w:szCs w:val="24"/>
        </w:rPr>
        <w:t xml:space="preserve"> </w:t>
      </w:r>
      <w:r w:rsidRPr="001D2ABA">
        <w:rPr>
          <w:i/>
          <w:iCs/>
          <w:szCs w:val="24"/>
        </w:rPr>
        <w:t xml:space="preserve"> </w:t>
      </w:r>
      <w:r w:rsidRPr="009831E8">
        <w:rPr>
          <w:szCs w:val="24"/>
        </w:rPr>
        <w:t>P</w:t>
      </w:r>
      <w:r w:rsidR="00790AD3" w:rsidRPr="009831E8">
        <w:rPr>
          <w:szCs w:val="24"/>
        </w:rPr>
        <w:t xml:space="preserve">osėdžio pabaiga – </w:t>
      </w:r>
      <w:r w:rsidR="00763360" w:rsidRPr="00744D8A">
        <w:rPr>
          <w:szCs w:val="24"/>
        </w:rPr>
        <w:t>1</w:t>
      </w:r>
      <w:r w:rsidR="007F6349">
        <w:rPr>
          <w:szCs w:val="24"/>
        </w:rPr>
        <w:t>6</w:t>
      </w:r>
      <w:r w:rsidR="00430130" w:rsidRPr="00744D8A">
        <w:rPr>
          <w:szCs w:val="24"/>
        </w:rPr>
        <w:t xml:space="preserve"> </w:t>
      </w:r>
      <w:r w:rsidR="00790AD3" w:rsidRPr="00744D8A">
        <w:rPr>
          <w:szCs w:val="24"/>
        </w:rPr>
        <w:t>val.</w:t>
      </w:r>
      <w:r w:rsidR="005070A3" w:rsidRPr="00744D8A">
        <w:rPr>
          <w:szCs w:val="24"/>
        </w:rPr>
        <w:t xml:space="preserve"> </w:t>
      </w:r>
      <w:r w:rsidR="007F5E74" w:rsidRPr="007F5E74">
        <w:rPr>
          <w:szCs w:val="24"/>
        </w:rPr>
        <w:t>3</w:t>
      </w:r>
      <w:r w:rsidR="009831E8" w:rsidRPr="007F5E74">
        <w:rPr>
          <w:szCs w:val="24"/>
        </w:rPr>
        <w:t>0</w:t>
      </w:r>
      <w:r w:rsidR="00593944" w:rsidRPr="007F5E74">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44A1DFBD" w:rsidR="003D497E" w:rsidRPr="00744D8A"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462E18">
        <w:rPr>
          <w:szCs w:val="24"/>
        </w:rPr>
        <w:t>Dalyvavo:</w:t>
      </w:r>
      <w:r w:rsidR="00317318" w:rsidRPr="00D73DBE">
        <w:rPr>
          <w:i/>
          <w:iCs/>
          <w:szCs w:val="24"/>
        </w:rPr>
        <w:t xml:space="preserve"> </w:t>
      </w:r>
      <w:r w:rsidR="007A44E1" w:rsidRPr="00744D8A">
        <w:rPr>
          <w:szCs w:val="24"/>
        </w:rPr>
        <w:t>1</w:t>
      </w:r>
      <w:r w:rsidR="007F5E74">
        <w:rPr>
          <w:szCs w:val="24"/>
        </w:rPr>
        <w:t>5</w:t>
      </w:r>
      <w:r w:rsidRPr="00744D8A">
        <w:rPr>
          <w:szCs w:val="24"/>
        </w:rPr>
        <w:t xml:space="preserve"> </w:t>
      </w:r>
      <w:r w:rsidR="00891B8B" w:rsidRPr="00744D8A">
        <w:rPr>
          <w:szCs w:val="24"/>
        </w:rPr>
        <w:t>T</w:t>
      </w:r>
      <w:r w:rsidRPr="00744D8A">
        <w:rPr>
          <w:szCs w:val="24"/>
        </w:rPr>
        <w:t>arybos nar</w:t>
      </w:r>
      <w:r w:rsidR="00FE2BC1" w:rsidRPr="00744D8A">
        <w:rPr>
          <w:szCs w:val="24"/>
        </w:rPr>
        <w:t>i</w:t>
      </w:r>
      <w:r w:rsidR="008C06E0" w:rsidRPr="00744D8A">
        <w:rPr>
          <w:szCs w:val="24"/>
        </w:rPr>
        <w:t>ų</w:t>
      </w:r>
      <w:r w:rsidR="004264F0" w:rsidRPr="00744D8A">
        <w:rPr>
          <w:szCs w:val="24"/>
        </w:rPr>
        <w:t xml:space="preserve"> </w:t>
      </w:r>
      <w:r w:rsidR="003675AF" w:rsidRPr="00744D8A">
        <w:rPr>
          <w:szCs w:val="24"/>
        </w:rPr>
        <w:t>(sąrašas pridedamas),</w:t>
      </w:r>
      <w:r w:rsidRPr="00744D8A">
        <w:rPr>
          <w:szCs w:val="24"/>
        </w:rPr>
        <w:t xml:space="preserve"> </w:t>
      </w:r>
      <w:r w:rsidR="007D0562" w:rsidRPr="00744D8A">
        <w:rPr>
          <w:szCs w:val="24"/>
        </w:rPr>
        <w:t xml:space="preserve"> </w:t>
      </w:r>
      <w:r w:rsidRPr="00744D8A">
        <w:rPr>
          <w:szCs w:val="24"/>
        </w:rPr>
        <w:t>kviesti asmenys (sąrašas pridedamas</w:t>
      </w:r>
      <w:r w:rsidR="00790AD3" w:rsidRPr="00744D8A">
        <w:rPr>
          <w:szCs w:val="24"/>
        </w:rPr>
        <w:t>)</w:t>
      </w:r>
      <w:r w:rsidRPr="00744D8A">
        <w:rPr>
          <w:szCs w:val="24"/>
        </w:rPr>
        <w:t>.</w:t>
      </w:r>
      <w:r w:rsidR="005C0C9C" w:rsidRPr="00744D8A">
        <w:t xml:space="preserve"> </w:t>
      </w:r>
      <w:r w:rsidR="007F5E74">
        <w:t>Nedalyvavo Vytautas Blažaitis ir Vilija Razmienė.</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4734487F"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7F6349">
        <w:t>2</w:t>
      </w:r>
      <w:r w:rsidR="00A479F4">
        <w:t xml:space="preserve"> posėdžio darbotvarkės patvirtinimo</w:t>
      </w:r>
      <w:r w:rsidR="004C3046">
        <w:t>.</w:t>
      </w:r>
    </w:p>
    <w:p w14:paraId="0D69168D" w14:textId="0A52E21D"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w:t>
      </w:r>
      <w:r w:rsidR="007F6349">
        <w:t xml:space="preserve"> </w:t>
      </w:r>
      <w:r>
        <w:t xml:space="preserve">2. </w:t>
      </w:r>
      <w:r w:rsidR="00D73DBE">
        <w:rPr>
          <w:color w:val="000000"/>
          <w:szCs w:val="24"/>
        </w:rPr>
        <w:t xml:space="preserve">Dėl </w:t>
      </w:r>
      <w:r w:rsidR="007F6349">
        <w:rPr>
          <w:color w:val="000000"/>
          <w:szCs w:val="24"/>
        </w:rPr>
        <w:t>sutikimo perimti nekilnojamąjį turtą Rietavo savivaldybės nuosavybėn</w:t>
      </w:r>
      <w:r w:rsidR="00660831">
        <w:t>.</w:t>
      </w:r>
    </w:p>
    <w:p w14:paraId="367C6CD8" w14:textId="79E45C77" w:rsidR="004C3046" w:rsidRDefault="004C3046" w:rsidP="007F6349">
      <w:pPr>
        <w:pStyle w:val="Sraopastraipa"/>
        <w:numPr>
          <w:ilvl w:val="0"/>
          <w:numId w:val="4"/>
        </w:numPr>
        <w:ind w:left="1276" w:hanging="283"/>
        <w:contextualSpacing/>
      </w:pPr>
      <w:r>
        <w:t>Savivaldybės mero informacija.</w:t>
      </w:r>
    </w:p>
    <w:p w14:paraId="5E6860FA" w14:textId="77777777" w:rsidR="004C3046" w:rsidRDefault="004C3046" w:rsidP="007F6349">
      <w:pPr>
        <w:pStyle w:val="Sraopastraipa"/>
        <w:numPr>
          <w:ilvl w:val="0"/>
          <w:numId w:val="4"/>
        </w:numPr>
        <w:ind w:left="1276" w:hanging="283"/>
        <w:contextualSpacing/>
      </w:pPr>
      <w:r>
        <w:t>Tarybos narių siūlymai, paklausimai, pastabos.</w:t>
      </w:r>
    </w:p>
    <w:p w14:paraId="655D2DBC" w14:textId="0A14EF1C" w:rsidR="00712306" w:rsidRPr="00744D8A" w:rsidRDefault="00F2227B" w:rsidP="007F4A82">
      <w:pPr>
        <w:ind w:firstLine="0"/>
        <w:jc w:val="left"/>
      </w:pPr>
      <w:r>
        <w:t xml:space="preserve">    </w:t>
      </w:r>
    </w:p>
    <w:p w14:paraId="00363675" w14:textId="2249BFB8" w:rsidR="005F482E" w:rsidRPr="007F5E74" w:rsidRDefault="00F2227B" w:rsidP="007F4A82">
      <w:pPr>
        <w:ind w:firstLine="0"/>
        <w:jc w:val="left"/>
      </w:pPr>
      <w:r w:rsidRPr="00744D8A">
        <w:t xml:space="preserve">        </w:t>
      </w:r>
      <w:r w:rsidR="00744D8A" w:rsidRPr="00744D8A">
        <w:t xml:space="preserve">         </w:t>
      </w:r>
      <w:r w:rsidR="00744D8A" w:rsidRPr="007F5E74">
        <w:t>P</w:t>
      </w:r>
      <w:r w:rsidRPr="007F5E74">
        <w:t xml:space="preserve">osėdžio įrašas </w:t>
      </w:r>
      <w:hyperlink r:id="rId13" w:history="1">
        <w:r w:rsidR="007F5E74" w:rsidRPr="00C121E6">
          <w:rPr>
            <w:rStyle w:val="Hipersaitas"/>
          </w:rPr>
          <w:t>https://www.youtube.com/watch?v=v3q4JPkZgp4</w:t>
        </w:r>
      </w:hyperlink>
      <w:r w:rsidR="007F5E74">
        <w:t xml:space="preserve"> </w:t>
      </w:r>
    </w:p>
    <w:p w14:paraId="1B3E830D" w14:textId="77777777" w:rsidR="00744D8A" w:rsidRDefault="00744D8A" w:rsidP="007F4A82">
      <w:pPr>
        <w:ind w:firstLine="0"/>
        <w:jc w:val="left"/>
      </w:pPr>
    </w:p>
    <w:p w14:paraId="42B07A1C" w14:textId="23DB042B"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7F6349">
        <w:t>2</w:t>
      </w:r>
      <w:r w:rsidR="00A479F4">
        <w:t xml:space="preserve"> posėdžio darbotvarkės patvirtinimas</w:t>
      </w:r>
      <w:r w:rsidR="004C3046">
        <w:t>.</w:t>
      </w:r>
    </w:p>
    <w:p w14:paraId="455E9876" w14:textId="363DCB8B" w:rsidR="00AE0641" w:rsidRDefault="004C3046" w:rsidP="001D2ABA">
      <w:pPr>
        <w:pStyle w:val="Pagrindiniotekstotrauka2"/>
        <w:tabs>
          <w:tab w:val="left" w:pos="1276"/>
          <w:tab w:val="center" w:pos="5548"/>
        </w:tabs>
        <w:ind w:firstLine="0"/>
        <w:jc w:val="left"/>
      </w:pPr>
      <w:r>
        <w:t xml:space="preserve">    </w:t>
      </w:r>
      <w:r w:rsidR="007A44E1">
        <w:t xml:space="preserve">        </w:t>
      </w:r>
      <w:r w:rsidR="003700F3">
        <w:t xml:space="preserve"> </w:t>
      </w:r>
      <w:r w:rsidR="00F2227B">
        <w:t xml:space="preserve"> </w:t>
      </w:r>
      <w:r w:rsidR="00744D8A">
        <w:t xml:space="preserve"> Savivaldybės meras Antanas Černeckis: k</w:t>
      </w:r>
      <w:r w:rsidR="00D73DBE">
        <w:t>viečiu</w:t>
      </w:r>
      <w:r w:rsidR="009831E8">
        <w:t xml:space="preserve"> balsuoti už</w:t>
      </w:r>
      <w:r w:rsidR="00744D8A">
        <w:t xml:space="preserve"> </w:t>
      </w:r>
      <w:r w:rsidR="009831E8">
        <w:t>posėdžio darbotvarkę.</w:t>
      </w:r>
      <w:r w:rsidR="00AA3D72">
        <w:t xml:space="preserve">              </w:t>
      </w:r>
    </w:p>
    <w:p w14:paraId="61D42D43" w14:textId="57C7D9BE" w:rsidR="00821928" w:rsidRDefault="00821928" w:rsidP="002B0B91">
      <w:pPr>
        <w:tabs>
          <w:tab w:val="left" w:pos="1202"/>
          <w:tab w:val="left" w:pos="1293"/>
        </w:tabs>
        <w:overflowPunct w:val="0"/>
        <w:autoSpaceDE w:val="0"/>
        <w:autoSpaceDN w:val="0"/>
        <w:adjustRightInd w:val="0"/>
        <w:ind w:firstLine="540"/>
      </w:pPr>
      <w:r>
        <w:t xml:space="preserve">      Balsuota už pa</w:t>
      </w:r>
      <w:r w:rsidR="00744D8A">
        <w:t>pildytą</w:t>
      </w:r>
      <w:r>
        <w:t xml:space="preserve"> posėdžio darbotvarkę – 1</w:t>
      </w:r>
      <w:r w:rsidR="007F5E74">
        <w:t>5</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3D15A086" w:rsidR="003A51DD" w:rsidRDefault="003A51DD" w:rsidP="003D6B60">
      <w:pPr>
        <w:pStyle w:val="Sraopastraipa"/>
        <w:numPr>
          <w:ilvl w:val="0"/>
          <w:numId w:val="11"/>
        </w:numPr>
        <w:tabs>
          <w:tab w:val="left" w:pos="1134"/>
        </w:tabs>
        <w:ind w:left="0" w:firstLine="900"/>
      </w:pPr>
      <w:r>
        <w:t xml:space="preserve">SVARSTYTA. </w:t>
      </w:r>
      <w:r w:rsidR="00497BC9">
        <w:t>S</w:t>
      </w:r>
      <w:r w:rsidR="00497BC9">
        <w:rPr>
          <w:color w:val="000000"/>
        </w:rPr>
        <w:t>utikimas perimti nekilnojamąjį turtą Rietavo savivaldybės nuosavybėn</w:t>
      </w:r>
      <w:r w:rsidR="00AE0641" w:rsidRPr="003D6B60">
        <w:rPr>
          <w:color w:val="000000"/>
        </w:rPr>
        <w:t>.</w:t>
      </w:r>
    </w:p>
    <w:p w14:paraId="00D0C466" w14:textId="36A6FEB6" w:rsidR="00497BC9" w:rsidRPr="001F35A3" w:rsidRDefault="001D2ABA" w:rsidP="00497BC9">
      <w:pPr>
        <w:tabs>
          <w:tab w:val="left" w:pos="0"/>
          <w:tab w:val="left" w:pos="709"/>
          <w:tab w:val="left" w:pos="851"/>
        </w:tabs>
      </w:pPr>
      <w:r>
        <w:t xml:space="preserve">  </w:t>
      </w:r>
      <w:r w:rsidR="00497BC9" w:rsidRPr="00497BC9">
        <w:rPr>
          <w:szCs w:val="24"/>
        </w:rPr>
        <w:t>Ūkio plėtros ir ekologijos komiteto pirmininkas Albinas Maslauskas</w:t>
      </w:r>
      <w:r w:rsidR="00AE0641" w:rsidRPr="001D2ABA">
        <w:rPr>
          <w:bCs/>
          <w:szCs w:val="24"/>
        </w:rPr>
        <w:t xml:space="preserve"> </w:t>
      </w:r>
      <w:r w:rsidR="00E25640" w:rsidRPr="001D2ABA">
        <w:rPr>
          <w:bCs/>
          <w:szCs w:val="24"/>
        </w:rPr>
        <w:t>teikė sprendimo projektą</w:t>
      </w:r>
      <w:r w:rsidR="00E25640">
        <w:rPr>
          <w:szCs w:val="24"/>
        </w:rPr>
        <w:t xml:space="preserve"> –</w:t>
      </w:r>
      <w:r w:rsidR="00E25640">
        <w:t xml:space="preserve"> </w:t>
      </w:r>
      <w:r w:rsidR="00497BC9">
        <w:t>s</w:t>
      </w:r>
      <w:r w:rsidR="00497BC9">
        <w:rPr>
          <w:szCs w:val="24"/>
        </w:rPr>
        <w:t>utikti perimti Rietavo savivaldybės nuosavybėn</w:t>
      </w:r>
      <w:r w:rsidR="00497BC9" w:rsidRPr="00F971FC">
        <w:t xml:space="preserve"> </w:t>
      </w:r>
      <w:r w:rsidR="00497BC9" w:rsidRPr="00345F08">
        <w:t xml:space="preserve">savarankiškosioms funkcijoms </w:t>
      </w:r>
      <w:r w:rsidR="00497BC9">
        <w:t xml:space="preserve">– gyventojų bendrosios kultūros ugdymui ir etnokultūros puoselėjimui </w:t>
      </w:r>
      <w:r w:rsidR="00497BC9">
        <w:rPr>
          <w:color w:val="000000"/>
        </w:rPr>
        <w:t>(dalyvavimas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497BC9">
        <w:t xml:space="preserve">, kūno kultūros ir sporto  plėtojimui, gyventojų poilsio organizavimui – </w:t>
      </w:r>
      <w:r w:rsidR="00497BC9" w:rsidRPr="00345F08">
        <w:t>įgyvendinti</w:t>
      </w:r>
      <w:r w:rsidR="00497BC9" w:rsidRPr="00421121">
        <w:rPr>
          <w:lang w:eastAsia="lt-LT"/>
        </w:rPr>
        <w:t xml:space="preserve"> valstybei nuosavybės teise priklausantį ir šiuo metu</w:t>
      </w:r>
      <w:r w:rsidR="00497BC9">
        <w:rPr>
          <w:lang w:eastAsia="lt-LT"/>
        </w:rPr>
        <w:t xml:space="preserve"> </w:t>
      </w:r>
      <w:r w:rsidR="00497BC9">
        <w:rPr>
          <w:szCs w:val="24"/>
        </w:rPr>
        <w:t xml:space="preserve">valstybės įmonės Valstybinių miškų urėdijos patikėjimo teise valdomą valstybės nekilnojamąjį turtą: </w:t>
      </w:r>
      <w:r w:rsidR="00497BC9" w:rsidRPr="003D32C8">
        <w:t>negyvenam</w:t>
      </w:r>
      <w:r w:rsidR="00497BC9">
        <w:t>ąją</w:t>
      </w:r>
      <w:r w:rsidR="00497BC9" w:rsidRPr="003D32C8">
        <w:t xml:space="preserve"> patalp</w:t>
      </w:r>
      <w:r w:rsidR="00497BC9">
        <w:t>ą</w:t>
      </w:r>
      <w:r w:rsidR="00497BC9" w:rsidRPr="003D32C8">
        <w:t>-kontor</w:t>
      </w:r>
      <w:r w:rsidR="00497BC9">
        <w:t>ą</w:t>
      </w:r>
      <w:r w:rsidR="00497BC9" w:rsidRPr="003D32C8">
        <w:t xml:space="preserve">, unikalus Nr. 4400-0206-7903:3310, </w:t>
      </w:r>
      <w:r w:rsidR="00497BC9">
        <w:t>kurios</w:t>
      </w:r>
      <w:r w:rsidR="00497BC9" w:rsidRPr="003D32C8">
        <w:t xml:space="preserve"> plotas 53,36 kv.</w:t>
      </w:r>
      <w:r w:rsidR="00497BC9">
        <w:t xml:space="preserve"> </w:t>
      </w:r>
      <w:r w:rsidR="00497BC9" w:rsidRPr="003D32C8">
        <w:t>m, su bendro naudojimo patalpa (1-13) koridoriu</w:t>
      </w:r>
      <w:r w:rsidR="00497BC9">
        <w:t xml:space="preserve">mi </w:t>
      </w:r>
      <w:r w:rsidR="00497BC9" w:rsidRPr="003D32C8">
        <w:t>8</w:t>
      </w:r>
      <w:r w:rsidR="00497BC9">
        <w:t>,</w:t>
      </w:r>
      <w:r w:rsidR="00497BC9" w:rsidRPr="003D32C8">
        <w:t>58 kv.</w:t>
      </w:r>
      <w:r w:rsidR="00497BC9">
        <w:t xml:space="preserve"> </w:t>
      </w:r>
      <w:r w:rsidR="00497BC9" w:rsidRPr="003D32C8">
        <w:t>m, 1/3 iš 25,73 kv</w:t>
      </w:r>
      <w:r w:rsidR="00497BC9">
        <w:t>. m, Miško g. 2-2, Žadvainų k., Rietavo sav.</w:t>
      </w:r>
      <w:r w:rsidR="00497BC9" w:rsidRPr="003D32C8">
        <w:t>;</w:t>
      </w:r>
      <w:r w:rsidR="00497BC9">
        <w:t xml:space="preserve"> </w:t>
      </w:r>
      <w:r w:rsidR="00497BC9" w:rsidRPr="003D32C8">
        <w:t>kit</w:t>
      </w:r>
      <w:r w:rsidR="00497BC9">
        <w:t>us</w:t>
      </w:r>
      <w:r w:rsidR="00497BC9" w:rsidRPr="003D32C8">
        <w:t xml:space="preserve"> statini</w:t>
      </w:r>
      <w:r w:rsidR="00497BC9">
        <w:t>us</w:t>
      </w:r>
      <w:r w:rsidR="00497BC9" w:rsidRPr="003D32C8">
        <w:t xml:space="preserve"> – kiemo statini</w:t>
      </w:r>
      <w:r w:rsidR="00497BC9">
        <w:t>us</w:t>
      </w:r>
      <w:r w:rsidR="00497BC9" w:rsidRPr="003D32C8">
        <w:t xml:space="preserve"> (lauko tualetas, šulinys), unikalus Nr. 6891-0008-4074</w:t>
      </w:r>
      <w:r w:rsidR="00497BC9">
        <w:t>,</w:t>
      </w:r>
      <w:r w:rsidR="00497BC9" w:rsidRPr="007F30A3">
        <w:t xml:space="preserve"> </w:t>
      </w:r>
      <w:r w:rsidR="00497BC9">
        <w:t>Miško g. 2, Žadvainų k., Rietavo sav.</w:t>
      </w:r>
      <w:r w:rsidR="00497BC9" w:rsidRPr="003D32C8">
        <w:t>;</w:t>
      </w:r>
      <w:r w:rsidR="00497BC9">
        <w:t xml:space="preserve"> </w:t>
      </w:r>
      <w:r w:rsidR="00497BC9" w:rsidRPr="003D32C8">
        <w:t>pastat</w:t>
      </w:r>
      <w:r w:rsidR="00497BC9">
        <w:t>ą</w:t>
      </w:r>
      <w:r w:rsidR="00497BC9" w:rsidRPr="003D32C8">
        <w:t>-sandėl</w:t>
      </w:r>
      <w:r w:rsidR="00497BC9">
        <w:t>į</w:t>
      </w:r>
      <w:r w:rsidR="00497BC9" w:rsidRPr="003D32C8">
        <w:t xml:space="preserve">, </w:t>
      </w:r>
      <w:bookmarkStart w:id="3" w:name="_Hlk164428245"/>
      <w:r w:rsidR="00497BC9" w:rsidRPr="003D32C8">
        <w:t>unikalus Nr.</w:t>
      </w:r>
      <w:r w:rsidR="00497BC9">
        <w:t xml:space="preserve"> </w:t>
      </w:r>
      <w:r w:rsidR="00497BC9" w:rsidRPr="003D32C8">
        <w:t>6896-9009-7034, žymėjimas plane 3I1m, užstatytas plotas 56</w:t>
      </w:r>
      <w:r w:rsidR="00497BC9">
        <w:t xml:space="preserve"> </w:t>
      </w:r>
      <w:r w:rsidR="00497BC9" w:rsidRPr="003D32C8">
        <w:t>kv.</w:t>
      </w:r>
      <w:r w:rsidR="00497BC9">
        <w:t xml:space="preserve"> </w:t>
      </w:r>
      <w:r w:rsidR="00497BC9" w:rsidRPr="003D32C8">
        <w:t>m,</w:t>
      </w:r>
      <w:r w:rsidR="00497BC9">
        <w:t xml:space="preserve"> Žadvainų k., Rietavo sav.</w:t>
      </w:r>
      <w:r w:rsidR="00497BC9" w:rsidRPr="003D32C8">
        <w:t>;</w:t>
      </w:r>
      <w:r w:rsidR="00497BC9">
        <w:t xml:space="preserve"> </w:t>
      </w:r>
      <w:bookmarkEnd w:id="3"/>
      <w:r w:rsidR="00497BC9" w:rsidRPr="003D32C8">
        <w:t>pastat</w:t>
      </w:r>
      <w:r w:rsidR="00497BC9">
        <w:t>ą</w:t>
      </w:r>
      <w:r w:rsidR="00497BC9" w:rsidRPr="003D32C8">
        <w:t>-sandėl</w:t>
      </w:r>
      <w:r w:rsidR="00497BC9">
        <w:t>į</w:t>
      </w:r>
      <w:r w:rsidR="00497BC9" w:rsidRPr="003D32C8">
        <w:t>, unikalus Nr.</w:t>
      </w:r>
      <w:r w:rsidR="00497BC9">
        <w:t xml:space="preserve"> </w:t>
      </w:r>
      <w:r w:rsidR="00497BC9" w:rsidRPr="003D32C8">
        <w:t xml:space="preserve">6896-9009-7023, žymėjimas plane 2I1m, </w:t>
      </w:r>
      <w:r w:rsidR="00497BC9">
        <w:t>užstatyta</w:t>
      </w:r>
      <w:r w:rsidR="00497BC9" w:rsidRPr="003D32C8">
        <w:t>s plotas 47 kv.</w:t>
      </w:r>
      <w:r w:rsidR="00497BC9">
        <w:t xml:space="preserve"> </w:t>
      </w:r>
      <w:r w:rsidR="00497BC9" w:rsidRPr="003D32C8">
        <w:t>m,</w:t>
      </w:r>
      <w:r w:rsidR="00497BC9">
        <w:t xml:space="preserve"> Žadvainų k., Rietavo sav.</w:t>
      </w:r>
      <w:r w:rsidR="00497BC9" w:rsidRPr="003D32C8">
        <w:t>;</w:t>
      </w:r>
      <w:r w:rsidR="00497BC9">
        <w:t xml:space="preserve"> </w:t>
      </w:r>
      <w:r w:rsidR="00497BC9" w:rsidRPr="003D32C8">
        <w:t>pastat</w:t>
      </w:r>
      <w:r w:rsidR="00497BC9">
        <w:t>ą</w:t>
      </w:r>
      <w:r w:rsidR="00497BC9" w:rsidRPr="003D32C8">
        <w:t>-sandėl</w:t>
      </w:r>
      <w:r w:rsidR="00497BC9">
        <w:t>į</w:t>
      </w:r>
      <w:r w:rsidR="00497BC9" w:rsidRPr="003D32C8">
        <w:t>, unikalus Nr.</w:t>
      </w:r>
      <w:r w:rsidR="00497BC9">
        <w:t xml:space="preserve"> </w:t>
      </w:r>
      <w:r w:rsidR="00497BC9" w:rsidRPr="003D32C8">
        <w:t>6896-9009-7056, žymėjimas plane 5I1m, užstatytas plotas 34 kv.</w:t>
      </w:r>
      <w:r w:rsidR="00497BC9">
        <w:t xml:space="preserve"> </w:t>
      </w:r>
      <w:r w:rsidR="00497BC9" w:rsidRPr="003D32C8">
        <w:t>m</w:t>
      </w:r>
      <w:r w:rsidR="00497BC9">
        <w:t>,</w:t>
      </w:r>
      <w:r w:rsidR="00497BC9" w:rsidRPr="002F6942">
        <w:t xml:space="preserve"> </w:t>
      </w:r>
      <w:r w:rsidR="00497BC9">
        <w:t>Žadvainų k., Rietavo sav.</w:t>
      </w:r>
      <w:r w:rsidR="00497BC9" w:rsidRPr="003D32C8">
        <w:t>;</w:t>
      </w:r>
      <w:r w:rsidR="00497BC9">
        <w:t xml:space="preserve"> </w:t>
      </w:r>
      <w:r w:rsidR="00497BC9" w:rsidRPr="003D32C8">
        <w:t>pastat</w:t>
      </w:r>
      <w:r w:rsidR="00497BC9">
        <w:t>ą</w:t>
      </w:r>
      <w:r w:rsidR="00497BC9" w:rsidRPr="003D32C8">
        <w:t>-sandėl</w:t>
      </w:r>
      <w:r w:rsidR="00497BC9">
        <w:t>į</w:t>
      </w:r>
      <w:r w:rsidR="00497BC9" w:rsidRPr="003D32C8">
        <w:t>, unikalus Nr.</w:t>
      </w:r>
      <w:r w:rsidR="00497BC9">
        <w:t xml:space="preserve"> </w:t>
      </w:r>
      <w:r w:rsidR="00497BC9" w:rsidRPr="003D32C8">
        <w:t xml:space="preserve">6896-9009-7012, </w:t>
      </w:r>
      <w:r w:rsidR="00497BC9" w:rsidRPr="003D32C8">
        <w:lastRenderedPageBreak/>
        <w:t>žymėjimas plane 1Fm2, užstatytas plotas 82 kv.</w:t>
      </w:r>
      <w:r w:rsidR="00497BC9">
        <w:t xml:space="preserve"> </w:t>
      </w:r>
      <w:r w:rsidR="00497BC9" w:rsidRPr="003D32C8">
        <w:t>m</w:t>
      </w:r>
      <w:r w:rsidR="00497BC9">
        <w:t>,</w:t>
      </w:r>
      <w:r w:rsidR="00497BC9" w:rsidRPr="00DD5BA8">
        <w:t xml:space="preserve"> </w:t>
      </w:r>
      <w:r w:rsidR="00497BC9">
        <w:t>Žadvainų k., Rietavo sav.</w:t>
      </w:r>
      <w:r w:rsidR="00497BC9" w:rsidRPr="003D32C8">
        <w:t>;</w:t>
      </w:r>
      <w:r w:rsidR="00497BC9">
        <w:t xml:space="preserve"> </w:t>
      </w:r>
      <w:r w:rsidR="00497BC9" w:rsidRPr="003D32C8">
        <w:t>pastat</w:t>
      </w:r>
      <w:r w:rsidR="00497BC9">
        <w:t>ą</w:t>
      </w:r>
      <w:r w:rsidR="00497BC9" w:rsidRPr="003D32C8">
        <w:t>-sandėl</w:t>
      </w:r>
      <w:r w:rsidR="00497BC9">
        <w:t>į</w:t>
      </w:r>
      <w:r w:rsidR="00497BC9" w:rsidRPr="003D32C8">
        <w:t>, unikalus Nr.</w:t>
      </w:r>
      <w:r w:rsidR="00497BC9">
        <w:t xml:space="preserve"> </w:t>
      </w:r>
      <w:r w:rsidR="00497BC9" w:rsidRPr="003D32C8">
        <w:t>6896-9009-7045, žymėjimas plane 4I1m, užstatytas plotas 23 kv.</w:t>
      </w:r>
      <w:r w:rsidR="00497BC9">
        <w:t xml:space="preserve"> </w:t>
      </w:r>
      <w:r w:rsidR="00497BC9" w:rsidRPr="003D32C8">
        <w:t>m.</w:t>
      </w:r>
    </w:p>
    <w:p w14:paraId="640B2CC8" w14:textId="599E135D" w:rsidR="00497BC9" w:rsidRDefault="00497BC9" w:rsidP="00497BC9">
      <w:pPr>
        <w:tabs>
          <w:tab w:val="left" w:pos="1247"/>
          <w:tab w:val="left" w:pos="1560"/>
        </w:tabs>
        <w:overflowPunct w:val="0"/>
        <w:ind w:firstLine="709"/>
        <w:rPr>
          <w:color w:val="000000"/>
          <w:szCs w:val="24"/>
        </w:rPr>
      </w:pPr>
      <w:r>
        <w:rPr>
          <w:szCs w:val="24"/>
        </w:rPr>
        <w:t xml:space="preserve"> </w:t>
      </w:r>
      <w:r w:rsidR="007F5E74">
        <w:rPr>
          <w:szCs w:val="24"/>
        </w:rPr>
        <w:t xml:space="preserve"> </w:t>
      </w:r>
      <w:r>
        <w:rPr>
          <w:szCs w:val="24"/>
        </w:rPr>
        <w:t xml:space="preserve">  </w:t>
      </w:r>
      <w:r w:rsidR="007F5E74">
        <w:rPr>
          <w:szCs w:val="24"/>
        </w:rPr>
        <w:t xml:space="preserve"> </w:t>
      </w:r>
      <w:r>
        <w:rPr>
          <w:color w:val="000000"/>
          <w:szCs w:val="24"/>
        </w:rPr>
        <w:t xml:space="preserve">Įgalioti Rietavo savivaldybės merą Antaną </w:t>
      </w:r>
      <w:proofErr w:type="spellStart"/>
      <w:r>
        <w:rPr>
          <w:color w:val="000000"/>
          <w:szCs w:val="24"/>
        </w:rPr>
        <w:t>Černeckį</w:t>
      </w:r>
      <w:proofErr w:type="spellEnd"/>
      <w:r>
        <w:rPr>
          <w:color w:val="000000"/>
          <w:szCs w:val="24"/>
        </w:rPr>
        <w:t xml:space="preserve"> Rietavo savivaldybės vardu pasirašyti sprendimo 1  punkte  nurodyto turto  perdavimo–priėmimo aktą. </w:t>
      </w:r>
    </w:p>
    <w:p w14:paraId="6C96CD47" w14:textId="71976F84" w:rsidR="00F2227B" w:rsidRPr="00497BC9" w:rsidRDefault="001D2ABA" w:rsidP="00497BC9">
      <w:pPr>
        <w:pStyle w:val="Pagrindinistekstas"/>
        <w:tabs>
          <w:tab w:val="left" w:pos="709"/>
        </w:tabs>
        <w:ind w:right="-42"/>
        <w:jc w:val="both"/>
        <w:rPr>
          <w:b w:val="0"/>
          <w:bCs/>
          <w:sz w:val="24"/>
          <w:szCs w:val="24"/>
        </w:rPr>
      </w:pPr>
      <w:r>
        <w:t xml:space="preserve">    </w:t>
      </w:r>
      <w:r w:rsidR="00497BC9">
        <w:t xml:space="preserve">       </w:t>
      </w:r>
      <w:r w:rsidR="007F5E74">
        <w:t xml:space="preserve"> </w:t>
      </w:r>
      <w:r w:rsidR="00497BC9">
        <w:t xml:space="preserve"> </w:t>
      </w:r>
      <w:r w:rsidR="007F5E74">
        <w:t xml:space="preserve"> </w:t>
      </w:r>
      <w:r w:rsidR="00497BC9">
        <w:t xml:space="preserve"> </w:t>
      </w:r>
      <w:r w:rsidR="00F2227B" w:rsidRPr="00497BC9">
        <w:rPr>
          <w:b w:val="0"/>
          <w:bCs/>
          <w:sz w:val="24"/>
          <w:szCs w:val="24"/>
        </w:rPr>
        <w:t>Klausim</w:t>
      </w:r>
      <w:r w:rsidR="009831E8" w:rsidRPr="00497BC9">
        <w:rPr>
          <w:b w:val="0"/>
          <w:bCs/>
          <w:sz w:val="24"/>
          <w:szCs w:val="24"/>
        </w:rPr>
        <w:t>us</w:t>
      </w:r>
      <w:r w:rsidR="00F2227B" w:rsidRPr="00497BC9">
        <w:rPr>
          <w:b w:val="0"/>
          <w:bCs/>
          <w:sz w:val="24"/>
          <w:szCs w:val="24"/>
        </w:rPr>
        <w:t xml:space="preserve"> teikė </w:t>
      </w:r>
      <w:r w:rsidR="007F5E74">
        <w:rPr>
          <w:b w:val="0"/>
          <w:bCs/>
          <w:sz w:val="24"/>
          <w:szCs w:val="24"/>
        </w:rPr>
        <w:t>Opozicijos lyderis Viktoras Krajinas ir Tarybos narys Edmundas Žilevičius.</w:t>
      </w:r>
    </w:p>
    <w:p w14:paraId="66FD056B" w14:textId="09BA4A7A" w:rsidR="002B0B91" w:rsidRDefault="007E79B6" w:rsidP="00D11BB1">
      <w:pPr>
        <w:ind w:firstLine="709"/>
      </w:pPr>
      <w:r>
        <w:t xml:space="preserve">   </w:t>
      </w:r>
      <w:r w:rsidR="007F5E74">
        <w:t xml:space="preserve"> </w:t>
      </w:r>
      <w:r w:rsidR="00821928">
        <w:t xml:space="preserve"> </w:t>
      </w:r>
      <w:r w:rsidR="0010370F">
        <w:t xml:space="preserve">Balsuota už </w:t>
      </w:r>
      <w:r w:rsidR="002B0B91">
        <w:t>sprendimo projektą – 1</w:t>
      </w:r>
      <w:r w:rsidR="007F5E74">
        <w:t>5</w:t>
      </w:r>
      <w:r w:rsidR="002B0B91">
        <w:t xml:space="preserve"> už.</w:t>
      </w:r>
    </w:p>
    <w:p w14:paraId="32CC9F5C" w14:textId="4AC7E48A" w:rsidR="006E1D75" w:rsidRDefault="007F5E74" w:rsidP="006E1D75">
      <w:r>
        <w:t xml:space="preserve"> </w:t>
      </w:r>
      <w:r w:rsidR="003700F3">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66F7F00C" w14:textId="23851E16" w:rsidR="00EC1D45" w:rsidRDefault="002E5669" w:rsidP="00497BC9">
      <w:pPr>
        <w:pStyle w:val="Sraopastraipa"/>
        <w:numPr>
          <w:ilvl w:val="0"/>
          <w:numId w:val="11"/>
        </w:numPr>
        <w:ind w:hanging="267"/>
      </w:pPr>
      <w:r>
        <w:t>S</w:t>
      </w:r>
      <w:r w:rsidR="00EC1D45">
        <w:t>avivaldybės mero informacija.</w:t>
      </w:r>
    </w:p>
    <w:p w14:paraId="3FA34106" w14:textId="6669F88F" w:rsidR="00645DDE" w:rsidRDefault="00CB7945" w:rsidP="00CB7945">
      <w:pPr>
        <w:pStyle w:val="Sraopastraipa"/>
        <w:tabs>
          <w:tab w:val="left" w:pos="1134"/>
        </w:tabs>
        <w:ind w:left="0"/>
        <w:contextualSpacing/>
      </w:pPr>
      <w:r>
        <w:t xml:space="preserve">            </w:t>
      </w:r>
      <w:r w:rsidR="006B26D3">
        <w:t xml:space="preserve">    </w:t>
      </w:r>
      <w:r w:rsidR="007F5E74">
        <w:t xml:space="preserve"> </w:t>
      </w:r>
      <w:r w:rsidR="00EC1D45">
        <w:t>Savivaldybės meras Antanas Černeckis</w:t>
      </w:r>
      <w:r w:rsidR="00CB54F3">
        <w:t xml:space="preserve"> </w:t>
      </w:r>
      <w:r w:rsidR="007F5E74">
        <w:t xml:space="preserve">pateikė informaciją apie bažnyčių Rietave ir </w:t>
      </w:r>
      <w:proofErr w:type="spellStart"/>
      <w:r w:rsidR="007F5E74">
        <w:t>Tveruose</w:t>
      </w:r>
      <w:proofErr w:type="spellEnd"/>
      <w:r w:rsidR="007F5E74">
        <w:t xml:space="preserve"> remontą, kelių žvyravimą, pasirengimą ES paramai įsisavinti, artėjantį Savivaldybės 25 metų jubiliejų</w:t>
      </w:r>
      <w:r w:rsidR="004718E5">
        <w:t>.</w:t>
      </w:r>
    </w:p>
    <w:p w14:paraId="77277571" w14:textId="77777777" w:rsidR="00645DDE" w:rsidRDefault="00645DDE" w:rsidP="00CB7945">
      <w:pPr>
        <w:pStyle w:val="Sraopastraipa"/>
        <w:tabs>
          <w:tab w:val="left" w:pos="1134"/>
        </w:tabs>
        <w:ind w:left="0"/>
        <w:contextualSpacing/>
      </w:pPr>
    </w:p>
    <w:p w14:paraId="45D42F9A" w14:textId="18DA25C6" w:rsidR="006B26D3" w:rsidRDefault="006B26D3" w:rsidP="00497BC9">
      <w:pPr>
        <w:pStyle w:val="Sraopastraipa"/>
        <w:numPr>
          <w:ilvl w:val="0"/>
          <w:numId w:val="11"/>
        </w:numPr>
        <w:tabs>
          <w:tab w:val="left" w:pos="1134"/>
          <w:tab w:val="left" w:pos="1276"/>
        </w:tabs>
        <w:ind w:hanging="267"/>
        <w:contextualSpacing/>
      </w:pPr>
      <w:r>
        <w:t>Tarybos narių siūlymai, paklausimai, pastabos.</w:t>
      </w:r>
    </w:p>
    <w:p w14:paraId="5184E881" w14:textId="31225CCC" w:rsidR="00FC07D3" w:rsidRDefault="0044312A" w:rsidP="0044312A">
      <w:pPr>
        <w:pStyle w:val="Sraopastraipa"/>
        <w:tabs>
          <w:tab w:val="left" w:pos="993"/>
          <w:tab w:val="left" w:pos="1276"/>
        </w:tabs>
        <w:ind w:left="0"/>
        <w:contextualSpacing/>
      </w:pPr>
      <w:r>
        <w:t xml:space="preserve">                </w:t>
      </w:r>
      <w:r w:rsidR="005201C7">
        <w:t xml:space="preserve"> Atsakyta į </w:t>
      </w:r>
      <w:r w:rsidR="007F5E74">
        <w:t xml:space="preserve">Opozicijos lyderio Viktoro </w:t>
      </w:r>
      <w:proofErr w:type="spellStart"/>
      <w:r w:rsidR="007F5E74">
        <w:t>Krajino</w:t>
      </w:r>
      <w:proofErr w:type="spellEnd"/>
      <w:r w:rsidR="007F5E74">
        <w:t xml:space="preserve"> </w:t>
      </w:r>
      <w:r w:rsidR="007F5E74">
        <w:t xml:space="preserve">ir </w:t>
      </w:r>
      <w:r w:rsidR="000A6314">
        <w:t>Tarybos nari</w:t>
      </w:r>
      <w:r w:rsidR="007F5E74">
        <w:t>o Edmundo Žilevičiaus pakla</w:t>
      </w:r>
      <w:r w:rsidR="005201C7">
        <w:t>usimus.</w:t>
      </w:r>
      <w:r>
        <w:t xml:space="preserve"> </w:t>
      </w:r>
    </w:p>
    <w:p w14:paraId="3D75CB5B" w14:textId="047E4D60" w:rsidR="000A6314" w:rsidRDefault="000A6314" w:rsidP="0044312A">
      <w:pPr>
        <w:pStyle w:val="Sraopastraipa"/>
        <w:tabs>
          <w:tab w:val="left" w:pos="993"/>
          <w:tab w:val="left" w:pos="1276"/>
        </w:tabs>
        <w:ind w:left="0"/>
        <w:contextualSpacing/>
      </w:pPr>
      <w:r>
        <w:t xml:space="preserve">                 </w:t>
      </w:r>
    </w:p>
    <w:p w14:paraId="27380CCC" w14:textId="2F6E8089" w:rsidR="003D311C" w:rsidRDefault="003D311C" w:rsidP="0044312A">
      <w:pPr>
        <w:pStyle w:val="Sraopastraipa"/>
        <w:tabs>
          <w:tab w:val="left" w:pos="993"/>
          <w:tab w:val="left" w:pos="1276"/>
        </w:tabs>
        <w:ind w:left="0"/>
        <w:contextualSpacing/>
      </w:pPr>
      <w:r>
        <w:t xml:space="preserve">                 Savivaldybės meras Antanas Černeckis padėkojo už posėdį.</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4" w15:restartNumberingAfterBreak="0">
    <w:nsid w:val="1F2A520B"/>
    <w:multiLevelType w:val="hybridMultilevel"/>
    <w:tmpl w:val="438CC94C"/>
    <w:lvl w:ilvl="0" w:tplc="5C70B99C">
      <w:start w:val="5"/>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6"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0"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1"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2" w15:restartNumberingAfterBreak="0">
    <w:nsid w:val="6495705F"/>
    <w:multiLevelType w:val="hybridMultilevel"/>
    <w:tmpl w:val="F66068C4"/>
    <w:lvl w:ilvl="0" w:tplc="939C5F2E">
      <w:start w:val="3"/>
      <w:numFmt w:val="decimal"/>
      <w:lvlText w:val="%1."/>
      <w:lvlJc w:val="left"/>
      <w:pPr>
        <w:ind w:left="1440" w:hanging="360"/>
      </w:pPr>
      <w:rPr>
        <w:rFonts w:hint="default"/>
        <w:i w:val="0"/>
        <w:iCs/>
        <w:strike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num w:numId="1" w16cid:durableId="147325567">
    <w:abstractNumId w:val="5"/>
  </w:num>
  <w:num w:numId="2" w16cid:durableId="1685091923">
    <w:abstractNumId w:val="9"/>
  </w:num>
  <w:num w:numId="3" w16cid:durableId="2072460235">
    <w:abstractNumId w:val="14"/>
  </w:num>
  <w:num w:numId="4" w16cid:durableId="1649093846">
    <w:abstractNumId w:val="12"/>
  </w:num>
  <w:num w:numId="5" w16cid:durableId="1217208183">
    <w:abstractNumId w:val="1"/>
  </w:num>
  <w:num w:numId="6" w16cid:durableId="2035036733">
    <w:abstractNumId w:val="6"/>
  </w:num>
  <w:num w:numId="7" w16cid:durableId="1849906671">
    <w:abstractNumId w:val="15"/>
  </w:num>
  <w:num w:numId="8" w16cid:durableId="2083718117">
    <w:abstractNumId w:val="10"/>
  </w:num>
  <w:num w:numId="9" w16cid:durableId="2025277250">
    <w:abstractNumId w:val="7"/>
  </w:num>
  <w:num w:numId="10" w16cid:durableId="532420827">
    <w:abstractNumId w:val="3"/>
  </w:num>
  <w:num w:numId="11" w16cid:durableId="2072119525">
    <w:abstractNumId w:val="11"/>
  </w:num>
  <w:num w:numId="12" w16cid:durableId="1152990713">
    <w:abstractNumId w:val="0"/>
  </w:num>
  <w:num w:numId="13" w16cid:durableId="833254448">
    <w:abstractNumId w:val="4"/>
  </w:num>
  <w:num w:numId="14" w16cid:durableId="210922668">
    <w:abstractNumId w:val="13"/>
  </w:num>
  <w:num w:numId="15" w16cid:durableId="1224175052">
    <w:abstractNumId w:val="8"/>
  </w:num>
  <w:num w:numId="16" w16cid:durableId="208098357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43D6"/>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55F"/>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2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2E18"/>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3E94"/>
    <w:rsid w:val="00494362"/>
    <w:rsid w:val="004948F7"/>
    <w:rsid w:val="00495A7A"/>
    <w:rsid w:val="00496293"/>
    <w:rsid w:val="0049773F"/>
    <w:rsid w:val="00497BC9"/>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CE4"/>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37F49"/>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5E74"/>
    <w:rsid w:val="007F6349"/>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v3q4JPkZgp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2</Pages>
  <Words>2562</Words>
  <Characters>1461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2024-05-15T08:47:00Z</dcterms:created>
  <dcterms:modified xsi:type="dcterms:W3CDTF">2024-05-15T08:47:00Z</dcterms:modified>
</cp:coreProperties>
</file>